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Renfrewshire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Renfrewshire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Renfrewshire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Renfrewshire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Renfrewshire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Renfrewshire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35.0% </w:t>
      </w:r>
      <w:r w:rsidRPr="004747BF">
        <w:rPr>
          <w:rFonts w:ascii="Libre Franklin Light" w:eastAsia="Times New Roman" w:hAnsi="Libre Franklin Light" w:cs="Calibri Light"/>
        </w:rPr>
        <w:t xml:space="preserve">of those respondents classified as PGSI 8+ in East Renfrewshire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Renfrewshire is estimated to be </w:t>
      </w:r>
      <w:r w:rsidRPr="00773DF7">
        <w:rPr>
          <w:rFonts w:ascii="Libre Franklin Light" w:eastAsia="Times New Roman" w:hAnsi="Libre Franklin Light" w:cs="Calibri Light"/>
          <w:b/>
          <w:bCs/>
          <w:color w:val="C45911" w:themeColor="accent2" w:themeShade="BF"/>
        </w:rPr>
        <w:t xml:space="preserve">£910,248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Renfrewshire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Renfrewshire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Renfrewshire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Renfrewshire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Renfrew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Renfrewshire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Renfrew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Renfrewshire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Renfrewshire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Renfrew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Renfrewshire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Renfrewshire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Renfrewshire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Renfrewshire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Renfrewshire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Renfrewshire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£910,248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Renfrewshire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£14,826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£306,619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£21,965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£549,334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£910,248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Renfrewshire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Renfrewshire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Renfrewshire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Renfrewshire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Renfrewshire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Renfrewshire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Renfrewshire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Renfrewshire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Renfrewshire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Renfrewshire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Renfrewshire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44.2%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Renfrewshire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631398C-2027-4B74-9186-B63D8C373FD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